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AD734" w14:textId="77777777" w:rsidR="00963DCD" w:rsidRPr="005358E5" w:rsidRDefault="00963DCD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09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939"/>
        <w:gridCol w:w="2881"/>
        <w:gridCol w:w="270"/>
      </w:tblGrid>
      <w:tr w:rsidR="00CB3897" w:rsidRPr="005358E5" w14:paraId="0ACC5934" w14:textId="77777777" w:rsidTr="005358E5">
        <w:trPr>
          <w:trHeight w:hRule="exact" w:val="473"/>
        </w:trPr>
        <w:tc>
          <w:tcPr>
            <w:tcW w:w="9090" w:type="dxa"/>
            <w:gridSpan w:val="3"/>
          </w:tcPr>
          <w:p w14:paraId="53195457" w14:textId="77777777" w:rsidR="005358E5" w:rsidRPr="005358E5" w:rsidRDefault="005358E5" w:rsidP="00837A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>Zakaria Rawlings</w:t>
            </w:r>
            <w:r w:rsidR="00837ADD" w:rsidRPr="005358E5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</w:t>
            </w:r>
          </w:p>
          <w:p w14:paraId="28B38A46" w14:textId="26457EAC" w:rsidR="00CB3897" w:rsidRPr="005358E5" w:rsidRDefault="00837ADD" w:rsidP="00837A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>3403 Ramona Ave. Baltimore, Maryland 21213</w:t>
            </w:r>
          </w:p>
        </w:tc>
      </w:tr>
      <w:tr w:rsidR="00CB3897" w:rsidRPr="005358E5" w14:paraId="52615331" w14:textId="77777777" w:rsidTr="00661B0E">
        <w:trPr>
          <w:trHeight w:hRule="exact" w:val="452"/>
        </w:trPr>
        <w:tc>
          <w:tcPr>
            <w:tcW w:w="9090" w:type="dxa"/>
            <w:gridSpan w:val="3"/>
          </w:tcPr>
          <w:p w14:paraId="5C86D517" w14:textId="0DC56EDE" w:rsidR="00CB3897" w:rsidRPr="005358E5" w:rsidRDefault="00837ADD" w:rsidP="005358E5">
            <w:pPr>
              <w:pStyle w:val="ContactInf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>Cell: (443) 522-6009 Home: ( 410) 488-5304</w:t>
            </w:r>
          </w:p>
          <w:p w14:paraId="3BA9ABD9" w14:textId="77777777" w:rsidR="00CB3897" w:rsidRPr="005358E5" w:rsidRDefault="00837ADD" w:rsidP="00292E7F">
            <w:pPr>
              <w:pStyle w:val="ContactInf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  <w:p w14:paraId="77326B29" w14:textId="77777777" w:rsidR="00837ADD" w:rsidRPr="005358E5" w:rsidRDefault="00837ADD" w:rsidP="00292E7F">
            <w:pPr>
              <w:pStyle w:val="ContactInf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460119" w14:textId="77777777" w:rsidR="00837ADD" w:rsidRPr="005358E5" w:rsidRDefault="00837ADD" w:rsidP="00292E7F">
            <w:pPr>
              <w:pStyle w:val="ContactInf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A50A00" w14:textId="77777777" w:rsidR="00837ADD" w:rsidRPr="005358E5" w:rsidRDefault="00837ADD" w:rsidP="00292E7F">
            <w:pPr>
              <w:pStyle w:val="ContactInf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7D8DC0" w14:textId="77777777" w:rsidR="00837ADD" w:rsidRPr="005358E5" w:rsidRDefault="00837ADD" w:rsidP="00292E7F">
            <w:pPr>
              <w:pStyle w:val="ContactInf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B3BA04" w14:textId="77777777" w:rsidR="00CB3897" w:rsidRPr="005358E5" w:rsidRDefault="00CB38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F41F4C" w14:textId="77777777" w:rsidR="00CB3897" w:rsidRPr="005358E5" w:rsidRDefault="00CB3897">
            <w:pPr>
              <w:pStyle w:val="YourNam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B3897" w:rsidRPr="005358E5" w14:paraId="66E27834" w14:textId="77777777" w:rsidTr="00661B0E">
        <w:tc>
          <w:tcPr>
            <w:tcW w:w="9090" w:type="dxa"/>
            <w:gridSpan w:val="3"/>
          </w:tcPr>
          <w:p w14:paraId="7AC15B8F" w14:textId="77777777" w:rsidR="00CB3897" w:rsidRPr="005358E5" w:rsidRDefault="00AD0B2A" w:rsidP="005332D1">
            <w:pPr>
              <w:pStyle w:val="SectionHeader"/>
              <w:rPr>
                <w:rFonts w:asciiTheme="minorHAnsi" w:hAnsiTheme="minorHAnsi" w:cstheme="minorHAnsi"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 xml:space="preserve"> Objective &amp; </w:t>
            </w:r>
            <w:r w:rsidR="008D076D" w:rsidRPr="005358E5">
              <w:rPr>
                <w:rFonts w:asciiTheme="minorHAnsi" w:hAnsiTheme="minorHAnsi" w:cstheme="minorHAnsi"/>
                <w:sz w:val="22"/>
                <w:szCs w:val="22"/>
              </w:rPr>
              <w:t>Qualifications</w:t>
            </w:r>
          </w:p>
        </w:tc>
      </w:tr>
      <w:tr w:rsidR="00CB3897" w:rsidRPr="005358E5" w14:paraId="5A1EE1DE" w14:textId="77777777" w:rsidTr="00661B0E">
        <w:tc>
          <w:tcPr>
            <w:tcW w:w="9090" w:type="dxa"/>
            <w:gridSpan w:val="3"/>
          </w:tcPr>
          <w:p w14:paraId="192A5B74" w14:textId="77777777" w:rsidR="00AD0B2A" w:rsidRPr="005358E5" w:rsidRDefault="0075471F">
            <w:pPr>
              <w:pStyle w:val="ProfessionalSummaryText"/>
              <w:rPr>
                <w:rFonts w:asciiTheme="minorHAnsi" w:hAnsiTheme="minorHAnsi" w:cstheme="minorHAnsi"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bCs/>
                <w:sz w:val="22"/>
                <w:szCs w:val="22"/>
              </w:rPr>
              <w:t>Seeking to transition into the medical field as a Phlebotomist where I can utilize my medical knowledge, as well as patients’ interaction skills.</w:t>
            </w:r>
          </w:p>
          <w:p w14:paraId="09032E96" w14:textId="77777777" w:rsidR="00CB3897" w:rsidRPr="005358E5" w:rsidRDefault="004202BD" w:rsidP="00F71F83">
            <w:pPr>
              <w:pStyle w:val="ProfessionalSummaryText"/>
              <w:tabs>
                <w:tab w:val="clear" w:pos="2160"/>
                <w:tab w:val="left" w:pos="64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71F83" w:rsidRPr="005358E5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</w:tr>
      <w:tr w:rsidR="00CB3897" w:rsidRPr="005358E5" w14:paraId="44B80DA7" w14:textId="77777777" w:rsidTr="00661B0E">
        <w:tc>
          <w:tcPr>
            <w:tcW w:w="9090" w:type="dxa"/>
            <w:gridSpan w:val="3"/>
          </w:tcPr>
          <w:p w14:paraId="6DCBF662" w14:textId="77777777" w:rsidR="00CB3897" w:rsidRPr="005358E5" w:rsidRDefault="006C5B75" w:rsidP="005332D1">
            <w:pPr>
              <w:pStyle w:val="SectionHeader"/>
              <w:rPr>
                <w:rFonts w:asciiTheme="minorHAnsi" w:hAnsiTheme="minorHAnsi" w:cstheme="minorHAnsi"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>Experience</w:t>
            </w:r>
          </w:p>
        </w:tc>
      </w:tr>
      <w:tr w:rsidR="00CB3897" w:rsidRPr="005358E5" w14:paraId="252EAF1C" w14:textId="77777777" w:rsidTr="0075471F">
        <w:trPr>
          <w:trHeight w:val="555"/>
        </w:trPr>
        <w:tc>
          <w:tcPr>
            <w:tcW w:w="8820" w:type="dxa"/>
            <w:gridSpan w:val="2"/>
          </w:tcPr>
          <w:p w14:paraId="63F0A9D7" w14:textId="77777777" w:rsidR="0075471F" w:rsidRPr="005358E5" w:rsidRDefault="00E35CFA" w:rsidP="0075471F">
            <w:pP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5471F" w:rsidRPr="005358E5">
              <w:rPr>
                <w:rFonts w:asciiTheme="minorHAnsi" w:hAnsiTheme="minorHAnsi" w:cstheme="minorHAnsi"/>
                <w:sz w:val="22"/>
                <w:szCs w:val="22"/>
              </w:rPr>
              <w:t xml:space="preserve">AIHP Outreach                                                                            2015-Present             </w:t>
            </w:r>
            <w:r w:rsidR="0075471F" w:rsidRPr="005358E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</w:p>
          <w:p w14:paraId="22B085B5" w14:textId="77777777" w:rsidR="0075471F" w:rsidRPr="005358E5" w:rsidRDefault="0075471F" w:rsidP="0075471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b/>
                <w:sz w:val="22"/>
                <w:szCs w:val="22"/>
              </w:rPr>
              <w:t>Phlebotomist</w:t>
            </w:r>
          </w:p>
          <w:p w14:paraId="69063A1B" w14:textId="77777777" w:rsidR="0075471F" w:rsidRPr="005358E5" w:rsidRDefault="0075471F" w:rsidP="0075471F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>Obtained blood samples for medical testing by venipuncture or capillary puncture on homebound patients.</w:t>
            </w:r>
          </w:p>
          <w:p w14:paraId="2EF01758" w14:textId="77777777" w:rsidR="0075471F" w:rsidRPr="005358E5" w:rsidRDefault="0075471F" w:rsidP="0075471F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>Followed infection-control and safety procedures in carrying out daily phlebotomy functions.</w:t>
            </w:r>
          </w:p>
          <w:p w14:paraId="4BBC5645" w14:textId="77777777" w:rsidR="0075471F" w:rsidRPr="005358E5" w:rsidRDefault="0075471F" w:rsidP="0075471F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>Processed blood specimens and prepared them for analysis in the laboratory.</w:t>
            </w:r>
          </w:p>
          <w:p w14:paraId="134683F7" w14:textId="77777777" w:rsidR="0075471F" w:rsidRPr="005358E5" w:rsidRDefault="0075471F" w:rsidP="0075471F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>Provide extraordinary customer service to patients and adhere to established safety procedures.</w:t>
            </w:r>
          </w:p>
          <w:p w14:paraId="1341479E" w14:textId="77777777" w:rsidR="00CB3897" w:rsidRPr="005358E5" w:rsidRDefault="00F71F83">
            <w:pPr>
              <w:pStyle w:val="Organization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35CFA" w:rsidRPr="005358E5">
              <w:rPr>
                <w:rFonts w:asciiTheme="minorHAnsi" w:hAnsiTheme="minorHAnsi" w:cstheme="minorHAnsi"/>
                <w:b w:val="0"/>
                <w:sz w:val="22"/>
                <w:szCs w:val="22"/>
              </w:rPr>
              <w:t>Johns Hopkins Hospital</w:t>
            </w:r>
            <w:r w:rsidR="004202BD" w:rsidRPr="005358E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75471F" w:rsidRPr="005358E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                                         </w:t>
            </w:r>
            <w:r w:rsidR="00912D31" w:rsidRPr="005358E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                 1999-2015</w:t>
            </w:r>
            <w:r w:rsidR="0075471F" w:rsidRPr="005358E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                                                          </w:t>
            </w:r>
          </w:p>
        </w:tc>
        <w:tc>
          <w:tcPr>
            <w:tcW w:w="270" w:type="dxa"/>
          </w:tcPr>
          <w:p w14:paraId="4A65244E" w14:textId="77777777" w:rsidR="00506DBB" w:rsidRPr="005358E5" w:rsidRDefault="009269F2" w:rsidP="0075471F">
            <w:pPr>
              <w:pStyle w:val="DatesofEmployment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CB3897" w:rsidRPr="005358E5" w14:paraId="58E9B2B8" w14:textId="77777777" w:rsidTr="00661B0E">
        <w:trPr>
          <w:trHeight w:val="1050"/>
        </w:trPr>
        <w:tc>
          <w:tcPr>
            <w:tcW w:w="9090" w:type="dxa"/>
            <w:gridSpan w:val="3"/>
          </w:tcPr>
          <w:p w14:paraId="0B0098CC" w14:textId="77777777" w:rsidR="00CB3897" w:rsidRPr="005358E5" w:rsidRDefault="00537930">
            <w:pPr>
              <w:pStyle w:val="PositionTitle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5358E5">
              <w:rPr>
                <w:rFonts w:asciiTheme="minorHAnsi" w:hAnsiTheme="minorHAnsi" w:cstheme="minorHAnsi"/>
                <w:b/>
                <w:sz w:val="22"/>
                <w:szCs w:val="22"/>
              </w:rPr>
              <w:t>Operating Room Associate</w:t>
            </w:r>
          </w:p>
          <w:p w14:paraId="30F2727F" w14:textId="77777777" w:rsidR="00CB3897" w:rsidRPr="005358E5" w:rsidRDefault="00537930">
            <w:pPr>
              <w:pStyle w:val="Responsibilities"/>
              <w:rPr>
                <w:rFonts w:asciiTheme="minorHAnsi" w:hAnsiTheme="minorHAnsi" w:cstheme="minorHAnsi"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 xml:space="preserve">Assist the circulating nurse with patient care during surgical </w:t>
            </w:r>
            <w:r w:rsidR="009269F2" w:rsidRPr="005358E5">
              <w:rPr>
                <w:rFonts w:asciiTheme="minorHAnsi" w:hAnsiTheme="minorHAnsi" w:cstheme="minorHAnsi"/>
                <w:sz w:val="22"/>
                <w:szCs w:val="22"/>
              </w:rPr>
              <w:t>procedures</w:t>
            </w:r>
          </w:p>
          <w:p w14:paraId="601F484D" w14:textId="77777777" w:rsidR="00CB3897" w:rsidRPr="005358E5" w:rsidRDefault="00F71F83">
            <w:pPr>
              <w:pStyle w:val="Responsibilities"/>
              <w:rPr>
                <w:rFonts w:asciiTheme="minorHAnsi" w:hAnsiTheme="minorHAnsi" w:cstheme="minorHAnsi"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 xml:space="preserve">Opening </w:t>
            </w:r>
            <w:r w:rsidR="00537930" w:rsidRPr="005358E5">
              <w:rPr>
                <w:rFonts w:asciiTheme="minorHAnsi" w:hAnsiTheme="minorHAnsi" w:cstheme="minorHAnsi"/>
                <w:sz w:val="22"/>
                <w:szCs w:val="22"/>
              </w:rPr>
              <w:t xml:space="preserve"> sterile </w:t>
            </w:r>
            <w:r w:rsidR="009269F2" w:rsidRPr="005358E5">
              <w:rPr>
                <w:rFonts w:asciiTheme="minorHAnsi" w:hAnsiTheme="minorHAnsi" w:cstheme="minorHAnsi"/>
                <w:sz w:val="22"/>
                <w:szCs w:val="22"/>
              </w:rPr>
              <w:t>supplies</w:t>
            </w:r>
            <w:r w:rsidR="00174762" w:rsidRPr="005358E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B25ADD5" w14:textId="77777777" w:rsidR="00F71F83" w:rsidRPr="005358E5" w:rsidRDefault="00F71F83" w:rsidP="00F71F83">
            <w:pPr>
              <w:pStyle w:val="Responsibilities"/>
              <w:rPr>
                <w:rFonts w:asciiTheme="minorHAnsi" w:hAnsiTheme="minorHAnsi" w:cstheme="minorHAnsi"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>Review autoclave logs for completed documentation</w:t>
            </w:r>
          </w:p>
          <w:p w14:paraId="5F8A8185" w14:textId="77777777" w:rsidR="00CB3897" w:rsidRPr="005358E5" w:rsidRDefault="00537930">
            <w:pPr>
              <w:pStyle w:val="Responsibilities"/>
              <w:rPr>
                <w:rFonts w:asciiTheme="minorHAnsi" w:hAnsiTheme="minorHAnsi" w:cstheme="minorHAnsi"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>Patient transport to the operating suite</w:t>
            </w:r>
          </w:p>
          <w:p w14:paraId="5F97AD8C" w14:textId="77777777" w:rsidR="00537930" w:rsidRPr="005358E5" w:rsidRDefault="00F71F83" w:rsidP="00537930">
            <w:pPr>
              <w:pStyle w:val="Responsibilities"/>
              <w:rPr>
                <w:rFonts w:asciiTheme="minorHAnsi" w:hAnsiTheme="minorHAnsi" w:cstheme="minorHAnsi"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>Cleaning and s</w:t>
            </w:r>
            <w:r w:rsidR="00537930" w:rsidRPr="005358E5">
              <w:rPr>
                <w:rFonts w:asciiTheme="minorHAnsi" w:hAnsiTheme="minorHAnsi" w:cstheme="minorHAnsi"/>
                <w:sz w:val="22"/>
                <w:szCs w:val="22"/>
              </w:rPr>
              <w:t>etup of operating rooms</w:t>
            </w:r>
          </w:p>
        </w:tc>
      </w:tr>
      <w:tr w:rsidR="00CB3897" w:rsidRPr="005358E5" w14:paraId="1E85CC18" w14:textId="77777777" w:rsidTr="00661B0E">
        <w:trPr>
          <w:trHeight w:hRule="exact" w:val="144"/>
        </w:trPr>
        <w:tc>
          <w:tcPr>
            <w:tcW w:w="9090" w:type="dxa"/>
            <w:gridSpan w:val="3"/>
          </w:tcPr>
          <w:p w14:paraId="187A1509" w14:textId="77777777" w:rsidR="00CB3897" w:rsidRPr="005358E5" w:rsidRDefault="00CB3897">
            <w:pPr>
              <w:pStyle w:val="PositionTitl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B3897" w:rsidRPr="005358E5" w14:paraId="5033B913" w14:textId="77777777" w:rsidTr="00661B0E">
        <w:trPr>
          <w:trHeight w:val="510"/>
        </w:trPr>
        <w:tc>
          <w:tcPr>
            <w:tcW w:w="5939" w:type="dxa"/>
          </w:tcPr>
          <w:p w14:paraId="0DF375AF" w14:textId="77777777" w:rsidR="00CB3897" w:rsidRPr="005358E5" w:rsidRDefault="002A0E88">
            <w:pPr>
              <w:pStyle w:val="Organization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   </w:t>
            </w:r>
            <w:r w:rsidR="00937084" w:rsidRPr="005358E5">
              <w:rPr>
                <w:rFonts w:asciiTheme="minorHAnsi" w:hAnsiTheme="minorHAnsi" w:cstheme="minorHAnsi"/>
                <w:b w:val="0"/>
                <w:sz w:val="22"/>
                <w:szCs w:val="22"/>
              </w:rPr>
              <w:t>J</w:t>
            </w:r>
            <w:r w:rsidR="00174762" w:rsidRPr="005358E5">
              <w:rPr>
                <w:rFonts w:asciiTheme="minorHAnsi" w:hAnsiTheme="minorHAnsi" w:cstheme="minorHAnsi"/>
                <w:b w:val="0"/>
                <w:sz w:val="22"/>
                <w:szCs w:val="22"/>
              </w:rPr>
              <w:t>ohns Hopkins Hospital</w:t>
            </w:r>
          </w:p>
        </w:tc>
        <w:tc>
          <w:tcPr>
            <w:tcW w:w="3151" w:type="dxa"/>
            <w:gridSpan w:val="2"/>
          </w:tcPr>
          <w:p w14:paraId="4FF6808E" w14:textId="77777777" w:rsidR="00F71F83" w:rsidRPr="005358E5" w:rsidRDefault="00F71F83">
            <w:pPr>
              <w:pStyle w:val="DatesofEmploymen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AEBA74" w14:textId="77777777" w:rsidR="00CB3897" w:rsidRPr="005358E5" w:rsidRDefault="00F71F83" w:rsidP="0075471F">
            <w:pPr>
              <w:pStyle w:val="DatesofEmployment"/>
              <w:tabs>
                <w:tab w:val="center" w:pos="1467"/>
                <w:tab w:val="right" w:pos="2935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</w:t>
            </w:r>
            <w:r w:rsidR="0075471F" w:rsidRPr="005358E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8C673C" w:rsidRPr="005358E5">
              <w:rPr>
                <w:rFonts w:asciiTheme="minorHAnsi" w:hAnsiTheme="minorHAnsi" w:cstheme="minorHAnsi"/>
                <w:sz w:val="22"/>
                <w:szCs w:val="22"/>
              </w:rPr>
              <w:t>998-1999</w:t>
            </w: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</w:tr>
      <w:tr w:rsidR="00CB3897" w:rsidRPr="005358E5" w14:paraId="594CC321" w14:textId="77777777" w:rsidTr="00661B0E">
        <w:trPr>
          <w:trHeight w:val="1095"/>
        </w:trPr>
        <w:tc>
          <w:tcPr>
            <w:tcW w:w="9090" w:type="dxa"/>
            <w:gridSpan w:val="3"/>
          </w:tcPr>
          <w:p w14:paraId="6B4FEBEF" w14:textId="77777777" w:rsidR="00CB3897" w:rsidRPr="005358E5" w:rsidRDefault="001126D5">
            <w:pPr>
              <w:pStyle w:val="PositionTitle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="00537930" w:rsidRPr="005358E5">
              <w:rPr>
                <w:rFonts w:asciiTheme="minorHAnsi" w:hAnsiTheme="minorHAnsi" w:cstheme="minorHAnsi"/>
                <w:b/>
                <w:sz w:val="22"/>
                <w:szCs w:val="22"/>
              </w:rPr>
              <w:t>Dietary Aide</w:t>
            </w:r>
          </w:p>
          <w:p w14:paraId="741B2E73" w14:textId="77777777" w:rsidR="00CB3897" w:rsidRPr="005358E5" w:rsidRDefault="00537930">
            <w:pPr>
              <w:pStyle w:val="Responsibilities"/>
              <w:rPr>
                <w:rFonts w:asciiTheme="minorHAnsi" w:hAnsiTheme="minorHAnsi" w:cstheme="minorHAnsi"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>Process and prepared patient meal orders</w:t>
            </w:r>
          </w:p>
          <w:p w14:paraId="51D1F114" w14:textId="77777777" w:rsidR="00CB3897" w:rsidRPr="005358E5" w:rsidRDefault="00537930">
            <w:pPr>
              <w:pStyle w:val="Responsibilities"/>
              <w:rPr>
                <w:rFonts w:asciiTheme="minorHAnsi" w:hAnsiTheme="minorHAnsi" w:cstheme="minorHAnsi"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>Assist supervisor with preparing patients menus</w:t>
            </w:r>
          </w:p>
          <w:p w14:paraId="7E1A7D7B" w14:textId="77777777" w:rsidR="00CB3897" w:rsidRPr="005358E5" w:rsidRDefault="00537930">
            <w:pPr>
              <w:pStyle w:val="Responsibilities"/>
              <w:rPr>
                <w:rFonts w:asciiTheme="minorHAnsi" w:hAnsiTheme="minorHAnsi" w:cstheme="minorHAnsi"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>Cleaned and maintained work area</w:t>
            </w:r>
          </w:p>
        </w:tc>
      </w:tr>
      <w:tr w:rsidR="00CB3897" w:rsidRPr="005358E5" w14:paraId="5DBED121" w14:textId="77777777" w:rsidTr="00661B0E">
        <w:trPr>
          <w:trHeight w:hRule="exact" w:val="144"/>
        </w:trPr>
        <w:tc>
          <w:tcPr>
            <w:tcW w:w="9090" w:type="dxa"/>
            <w:gridSpan w:val="3"/>
          </w:tcPr>
          <w:p w14:paraId="70E6B51B" w14:textId="77777777" w:rsidR="00CB3897" w:rsidRPr="005358E5" w:rsidRDefault="00CB3897">
            <w:pPr>
              <w:pStyle w:val="PositionTitl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B3897" w:rsidRPr="005358E5" w14:paraId="4AA28897" w14:textId="77777777" w:rsidTr="00661B0E">
        <w:trPr>
          <w:trHeight w:val="495"/>
        </w:trPr>
        <w:tc>
          <w:tcPr>
            <w:tcW w:w="5939" w:type="dxa"/>
          </w:tcPr>
          <w:p w14:paraId="7C69D6CC" w14:textId="77777777" w:rsidR="00CB3897" w:rsidRPr="005358E5" w:rsidRDefault="00F71F83">
            <w:pPr>
              <w:pStyle w:val="Organization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    </w:t>
            </w:r>
            <w:r w:rsidR="00537930" w:rsidRPr="005358E5">
              <w:rPr>
                <w:rFonts w:asciiTheme="minorHAnsi" w:hAnsiTheme="minorHAnsi" w:cstheme="minorHAnsi"/>
                <w:b w:val="0"/>
                <w:sz w:val="22"/>
                <w:szCs w:val="22"/>
              </w:rPr>
              <w:t>Frankford Nursing Center</w:t>
            </w:r>
          </w:p>
        </w:tc>
        <w:tc>
          <w:tcPr>
            <w:tcW w:w="3151" w:type="dxa"/>
            <w:gridSpan w:val="2"/>
          </w:tcPr>
          <w:p w14:paraId="03623AF6" w14:textId="77777777" w:rsidR="00F71F83" w:rsidRPr="005358E5" w:rsidRDefault="00F71F83">
            <w:pPr>
              <w:pStyle w:val="DatesofEmploymen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7CA3BD" w14:textId="77777777" w:rsidR="00CB3897" w:rsidRPr="005358E5" w:rsidRDefault="0075471F" w:rsidP="0075471F">
            <w:pPr>
              <w:pStyle w:val="DatesofEmployment"/>
              <w:tabs>
                <w:tab w:val="center" w:pos="1467"/>
                <w:tab w:val="right" w:pos="2935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</w:t>
            </w:r>
            <w:r w:rsidR="008C673C" w:rsidRPr="005358E5">
              <w:rPr>
                <w:rFonts w:asciiTheme="minorHAnsi" w:hAnsiTheme="minorHAnsi" w:cstheme="minorHAnsi"/>
                <w:sz w:val="22"/>
                <w:szCs w:val="22"/>
              </w:rPr>
              <w:t>1996-1999</w:t>
            </w:r>
            <w:r w:rsidR="00F71F83" w:rsidRPr="005358E5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</w:tr>
      <w:tr w:rsidR="00CB3897" w:rsidRPr="005358E5" w14:paraId="15264C34" w14:textId="77777777" w:rsidTr="00661B0E">
        <w:trPr>
          <w:trHeight w:val="1110"/>
        </w:trPr>
        <w:tc>
          <w:tcPr>
            <w:tcW w:w="9090" w:type="dxa"/>
            <w:gridSpan w:val="3"/>
          </w:tcPr>
          <w:p w14:paraId="585ED728" w14:textId="77777777" w:rsidR="00CB3897" w:rsidRPr="005358E5" w:rsidRDefault="00174762">
            <w:pPr>
              <w:pStyle w:val="PositionTitle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 xml:space="preserve">      </w:t>
            </w:r>
            <w:r w:rsidR="00537930" w:rsidRPr="005358E5">
              <w:rPr>
                <w:rFonts w:asciiTheme="minorHAnsi" w:hAnsiTheme="minorHAnsi" w:cstheme="minorHAnsi"/>
                <w:b/>
                <w:sz w:val="22"/>
                <w:szCs w:val="22"/>
              </w:rPr>
              <w:t>Dietary Aide/ Relief Cook</w:t>
            </w:r>
          </w:p>
          <w:p w14:paraId="4970EC40" w14:textId="77777777" w:rsidR="002A0E88" w:rsidRPr="005358E5" w:rsidRDefault="002A0E88">
            <w:pPr>
              <w:pStyle w:val="PositionTitle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C244179" w14:textId="77777777" w:rsidR="00CB3897" w:rsidRPr="005358E5" w:rsidRDefault="002A0E88">
            <w:pPr>
              <w:pStyle w:val="Responsibilities"/>
              <w:rPr>
                <w:rFonts w:asciiTheme="minorHAnsi" w:hAnsiTheme="minorHAnsi" w:cstheme="minorHAnsi"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>Prepared patient meals</w:t>
            </w:r>
          </w:p>
          <w:p w14:paraId="65F079D9" w14:textId="77777777" w:rsidR="00CB3897" w:rsidRPr="005358E5" w:rsidRDefault="002A0E88">
            <w:pPr>
              <w:pStyle w:val="Responsibilities"/>
              <w:rPr>
                <w:rFonts w:asciiTheme="minorHAnsi" w:hAnsiTheme="minorHAnsi" w:cstheme="minorHAnsi"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>Operate tray line</w:t>
            </w:r>
          </w:p>
          <w:p w14:paraId="557F7131" w14:textId="77777777" w:rsidR="00CB3897" w:rsidRPr="005358E5" w:rsidRDefault="009269F2">
            <w:pPr>
              <w:pStyle w:val="Responsibilities"/>
              <w:rPr>
                <w:rFonts w:asciiTheme="minorHAnsi" w:hAnsiTheme="minorHAnsi" w:cstheme="minorHAnsi"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>Maintained</w:t>
            </w:r>
            <w:r w:rsidR="002A0E88" w:rsidRPr="005358E5">
              <w:rPr>
                <w:rFonts w:asciiTheme="minorHAnsi" w:hAnsiTheme="minorHAnsi" w:cstheme="minorHAnsi"/>
                <w:sz w:val="22"/>
                <w:szCs w:val="22"/>
              </w:rPr>
              <w:t xml:space="preserve"> food safety guidelines according</w:t>
            </w:r>
          </w:p>
        </w:tc>
      </w:tr>
      <w:tr w:rsidR="00CB3897" w:rsidRPr="005358E5" w14:paraId="153FADDA" w14:textId="77777777" w:rsidTr="00661B0E">
        <w:trPr>
          <w:trHeight w:hRule="exact" w:val="144"/>
        </w:trPr>
        <w:tc>
          <w:tcPr>
            <w:tcW w:w="9090" w:type="dxa"/>
            <w:gridSpan w:val="3"/>
          </w:tcPr>
          <w:p w14:paraId="794633D7" w14:textId="77777777" w:rsidR="00CB3897" w:rsidRPr="005358E5" w:rsidRDefault="00CB3897">
            <w:pPr>
              <w:pStyle w:val="PositionTitl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B3897" w:rsidRPr="005358E5" w14:paraId="4C1684AE" w14:textId="77777777" w:rsidTr="00661B0E">
        <w:trPr>
          <w:trHeight w:val="525"/>
        </w:trPr>
        <w:tc>
          <w:tcPr>
            <w:tcW w:w="5939" w:type="dxa"/>
          </w:tcPr>
          <w:p w14:paraId="46FD49A7" w14:textId="77777777" w:rsidR="00CB3897" w:rsidRPr="005358E5" w:rsidRDefault="00CB3897">
            <w:pPr>
              <w:pStyle w:val="ProfessionalSummaryTex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151" w:type="dxa"/>
            <w:gridSpan w:val="2"/>
          </w:tcPr>
          <w:p w14:paraId="7DFF741D" w14:textId="77777777" w:rsidR="00CB3897" w:rsidRPr="005358E5" w:rsidRDefault="00CB3897">
            <w:pPr>
              <w:pStyle w:val="DatesofEmploymen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B3897" w:rsidRPr="005358E5" w14:paraId="18C1BE8D" w14:textId="77777777" w:rsidTr="00661B0E">
        <w:tc>
          <w:tcPr>
            <w:tcW w:w="9090" w:type="dxa"/>
            <w:gridSpan w:val="3"/>
          </w:tcPr>
          <w:p w14:paraId="16ECE2B4" w14:textId="77777777" w:rsidR="00CB3897" w:rsidRPr="005358E5" w:rsidRDefault="00E86A68" w:rsidP="005332D1">
            <w:pPr>
              <w:pStyle w:val="SectionHeader"/>
              <w:rPr>
                <w:rFonts w:asciiTheme="minorHAnsi" w:hAnsiTheme="minorHAnsi" w:cstheme="minorHAnsi"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r w:rsidR="0075471F" w:rsidRPr="005358E5">
              <w:rPr>
                <w:rFonts w:asciiTheme="minorHAnsi" w:hAnsiTheme="minorHAnsi" w:cstheme="minorHAnsi"/>
                <w:sz w:val="22"/>
                <w:szCs w:val="22"/>
              </w:rPr>
              <w:t xml:space="preserve"> &amp; Certification</w:t>
            </w:r>
          </w:p>
        </w:tc>
      </w:tr>
      <w:tr w:rsidR="00CB3897" w:rsidRPr="005358E5" w14:paraId="27031304" w14:textId="77777777" w:rsidTr="00661B0E">
        <w:trPr>
          <w:trHeight w:val="525"/>
        </w:trPr>
        <w:tc>
          <w:tcPr>
            <w:tcW w:w="5939" w:type="dxa"/>
          </w:tcPr>
          <w:p w14:paraId="5BB7F2AD" w14:textId="77777777" w:rsidR="00C64790" w:rsidRPr="005358E5" w:rsidRDefault="00C464D6" w:rsidP="00F71F83">
            <w:pPr>
              <w:pStyle w:val="Organization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Certified Nursing Assistant</w:t>
            </w:r>
            <w:r w:rsidR="00F71F83" w:rsidRPr="005358E5">
              <w:rPr>
                <w:rFonts w:asciiTheme="minorHAnsi" w:hAnsiTheme="minorHAnsi" w:cstheme="minorHAnsi"/>
                <w:sz w:val="22"/>
                <w:szCs w:val="22"/>
              </w:rPr>
              <w:t xml:space="preserve">      </w:t>
            </w:r>
            <w:r w:rsidR="009269F2" w:rsidRPr="005358E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AE5AD51" w14:textId="77777777" w:rsidR="007800FC" w:rsidRPr="005358E5" w:rsidRDefault="00C464D6" w:rsidP="00F71F83">
            <w:pPr>
              <w:pStyle w:val="Organization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>Intravenous Therapy Technician</w:t>
            </w:r>
            <w:r w:rsidR="00D84E99" w:rsidRPr="005358E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800FC" w:rsidRPr="005358E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1836C76F" w14:textId="77777777" w:rsidR="00CB3897" w:rsidRPr="005358E5" w:rsidRDefault="00F71F83" w:rsidP="00F71F83">
            <w:pPr>
              <w:pStyle w:val="Organization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>Phlebotomy</w:t>
            </w:r>
            <w:r w:rsidR="0075471F" w:rsidRPr="005358E5">
              <w:rPr>
                <w:rFonts w:asciiTheme="minorHAnsi" w:hAnsiTheme="minorHAnsi" w:cstheme="minorHAnsi"/>
                <w:sz w:val="22"/>
                <w:szCs w:val="22"/>
              </w:rPr>
              <w:t xml:space="preserve"> Training</w:t>
            </w:r>
            <w:r w:rsidR="00C464D6" w:rsidRPr="005358E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 xml:space="preserve">               </w:t>
            </w:r>
            <w:r w:rsidR="007800FC" w:rsidRPr="005358E5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</w:t>
            </w:r>
          </w:p>
          <w:p w14:paraId="088D99FC" w14:textId="77777777" w:rsidR="00C464D6" w:rsidRPr="005358E5" w:rsidRDefault="0075471F" w:rsidP="00F71F83">
            <w:pPr>
              <w:pStyle w:val="Organization"/>
              <w:rPr>
                <w:rFonts w:asciiTheme="minorHAnsi" w:hAnsiTheme="minorHAnsi" w:cstheme="minorHAnsi"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 xml:space="preserve">Certified Phlebotomy Technician    </w:t>
            </w:r>
          </w:p>
        </w:tc>
        <w:tc>
          <w:tcPr>
            <w:tcW w:w="3151" w:type="dxa"/>
            <w:gridSpan w:val="2"/>
          </w:tcPr>
          <w:p w14:paraId="3B5915EA" w14:textId="77777777" w:rsidR="00D84E99" w:rsidRPr="005358E5" w:rsidRDefault="00D84E99">
            <w:pPr>
              <w:pStyle w:val="DatesofEmploymen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AA82C7" w14:textId="77777777" w:rsidR="00D84E99" w:rsidRPr="005358E5" w:rsidRDefault="007800FC" w:rsidP="007800FC">
            <w:pPr>
              <w:pStyle w:val="DatesofEmployment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b/>
                <w:sz w:val="22"/>
                <w:szCs w:val="22"/>
              </w:rPr>
              <w:t>Health Focus MD</w:t>
            </w:r>
          </w:p>
          <w:p w14:paraId="1F680528" w14:textId="77777777" w:rsidR="00C64790" w:rsidRPr="005358E5" w:rsidRDefault="00C64790" w:rsidP="003A0164">
            <w:pPr>
              <w:pStyle w:val="DatesofEmploymen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9A827B" w14:textId="77777777" w:rsidR="007800FC" w:rsidRPr="005358E5" w:rsidRDefault="007800FC" w:rsidP="00C6479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8C964D" w14:textId="77777777" w:rsidR="007800FC" w:rsidRPr="005358E5" w:rsidRDefault="007800FC" w:rsidP="00C6479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b/>
                <w:sz w:val="22"/>
                <w:szCs w:val="22"/>
              </w:rPr>
              <w:t>Sourjouer Douglass College</w:t>
            </w:r>
            <w:r w:rsidR="00C64790" w:rsidRPr="005358E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</w:t>
            </w:r>
          </w:p>
          <w:p w14:paraId="3A6EFE49" w14:textId="77777777" w:rsidR="007800FC" w:rsidRPr="005358E5" w:rsidRDefault="007800FC" w:rsidP="007800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1E0917" w14:textId="77777777" w:rsidR="007800FC" w:rsidRPr="005358E5" w:rsidRDefault="007800FC" w:rsidP="007800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4F97A3" w14:textId="77777777" w:rsidR="00C64790" w:rsidRPr="005358E5" w:rsidRDefault="007800FC" w:rsidP="007800F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b/>
                <w:sz w:val="22"/>
                <w:szCs w:val="22"/>
              </w:rPr>
              <w:t>Sojourner Douglass College</w:t>
            </w:r>
          </w:p>
          <w:p w14:paraId="5E7931B6" w14:textId="77777777" w:rsidR="0075471F" w:rsidRPr="005358E5" w:rsidRDefault="0075471F" w:rsidP="007800F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A7509BA" w14:textId="77777777" w:rsidR="0075471F" w:rsidRPr="005358E5" w:rsidRDefault="0075471F" w:rsidP="0075471F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b/>
                <w:sz w:val="22"/>
                <w:szCs w:val="22"/>
              </w:rPr>
              <w:t>AAPT</w:t>
            </w:r>
          </w:p>
        </w:tc>
      </w:tr>
      <w:tr w:rsidR="00CB3897" w:rsidRPr="005358E5" w14:paraId="38EB2BA1" w14:textId="77777777" w:rsidTr="00661B0E">
        <w:trPr>
          <w:trHeight w:val="555"/>
        </w:trPr>
        <w:tc>
          <w:tcPr>
            <w:tcW w:w="9090" w:type="dxa"/>
            <w:gridSpan w:val="3"/>
          </w:tcPr>
          <w:p w14:paraId="3BFD5041" w14:textId="77777777" w:rsidR="00667341" w:rsidRPr="005358E5" w:rsidRDefault="00667341" w:rsidP="008034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FFC923E" w14:textId="77777777" w:rsidR="00A35196" w:rsidRPr="005358E5" w:rsidRDefault="00A35196" w:rsidP="008034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</w:t>
            </w:r>
          </w:p>
          <w:p w14:paraId="1783636A" w14:textId="77777777" w:rsidR="00852695" w:rsidRPr="005358E5" w:rsidRDefault="00852695" w:rsidP="0080345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6899BF9" w14:textId="77777777" w:rsidR="00667341" w:rsidRPr="005358E5" w:rsidRDefault="00667341" w:rsidP="0080345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                                             </w:t>
            </w:r>
          </w:p>
          <w:p w14:paraId="0831575B" w14:textId="77777777" w:rsidR="00667341" w:rsidRPr="005358E5" w:rsidRDefault="00667341" w:rsidP="0080345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7F104DD" w14:textId="77777777" w:rsidR="00852695" w:rsidRPr="005358E5" w:rsidRDefault="00667341" w:rsidP="0080345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             </w:t>
            </w:r>
            <w:r w:rsidR="00D84E99" w:rsidRPr="005358E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       </w:t>
            </w:r>
          </w:p>
          <w:p w14:paraId="24548514" w14:textId="77777777" w:rsidR="00852695" w:rsidRPr="005358E5" w:rsidRDefault="00852695" w:rsidP="008034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820E3B" w14:textId="77777777" w:rsidR="0080345E" w:rsidRPr="005358E5" w:rsidRDefault="0080345E" w:rsidP="0080345E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68CF96" w14:textId="77777777" w:rsidR="0080345E" w:rsidRPr="005358E5" w:rsidRDefault="0080345E" w:rsidP="00CE680D">
            <w:pPr>
              <w:pStyle w:val="ListParagraph"/>
              <w:ind w:left="144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F0ABBF" w14:textId="77777777" w:rsidR="0080345E" w:rsidRPr="005358E5" w:rsidRDefault="0080345E" w:rsidP="008034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F99AC5" w14:textId="77777777" w:rsidR="0080345E" w:rsidRPr="005358E5" w:rsidRDefault="0080345E" w:rsidP="008034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B37658" w14:textId="77777777" w:rsidR="0080345E" w:rsidRPr="005358E5" w:rsidRDefault="0080345E" w:rsidP="008034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</w:t>
            </w:r>
          </w:p>
          <w:p w14:paraId="04CFF4B3" w14:textId="77777777" w:rsidR="00CB3897" w:rsidRPr="005358E5" w:rsidRDefault="006C5B75" w:rsidP="006C5B75">
            <w:pPr>
              <w:pStyle w:val="Responsibilities"/>
              <w:numPr>
                <w:ilvl w:val="0"/>
                <w:numId w:val="0"/>
              </w:num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5358E5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</w:tc>
      </w:tr>
      <w:tr w:rsidR="0080345E" w:rsidRPr="005358E5" w14:paraId="56395D85" w14:textId="77777777" w:rsidTr="00661B0E">
        <w:trPr>
          <w:trHeight w:val="555"/>
        </w:trPr>
        <w:tc>
          <w:tcPr>
            <w:tcW w:w="9090" w:type="dxa"/>
            <w:gridSpan w:val="3"/>
          </w:tcPr>
          <w:p w14:paraId="30F58699" w14:textId="77777777" w:rsidR="0080345E" w:rsidRPr="005358E5" w:rsidRDefault="0080345E" w:rsidP="0080345E">
            <w:pPr>
              <w:pStyle w:val="Responsibilities"/>
              <w:numPr>
                <w:ilvl w:val="0"/>
                <w:numId w:val="0"/>
              </w:numPr>
              <w:ind w:left="720" w:hanging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7341" w:rsidRPr="005358E5" w14:paraId="4278878D" w14:textId="77777777" w:rsidTr="00661B0E">
        <w:trPr>
          <w:trHeight w:val="555"/>
        </w:trPr>
        <w:tc>
          <w:tcPr>
            <w:tcW w:w="9090" w:type="dxa"/>
            <w:gridSpan w:val="3"/>
          </w:tcPr>
          <w:p w14:paraId="71C58B29" w14:textId="77777777" w:rsidR="00667341" w:rsidRPr="005358E5" w:rsidRDefault="00667341" w:rsidP="0080345E">
            <w:pPr>
              <w:pStyle w:val="Responsibilities"/>
              <w:numPr>
                <w:ilvl w:val="0"/>
                <w:numId w:val="0"/>
              </w:numPr>
              <w:ind w:left="720" w:hanging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7341" w:rsidRPr="005358E5" w14:paraId="649500E6" w14:textId="77777777" w:rsidTr="00661B0E">
        <w:trPr>
          <w:trHeight w:val="555"/>
        </w:trPr>
        <w:tc>
          <w:tcPr>
            <w:tcW w:w="9090" w:type="dxa"/>
            <w:gridSpan w:val="3"/>
          </w:tcPr>
          <w:p w14:paraId="24F4F62E" w14:textId="77777777" w:rsidR="00667341" w:rsidRPr="005358E5" w:rsidRDefault="00667341" w:rsidP="0080345E">
            <w:pPr>
              <w:pStyle w:val="Responsibilities"/>
              <w:numPr>
                <w:ilvl w:val="0"/>
                <w:numId w:val="0"/>
              </w:numPr>
              <w:ind w:left="720" w:hanging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3506E9E" w14:textId="77777777" w:rsidR="00CB3897" w:rsidRPr="005358E5" w:rsidRDefault="00CB3897">
      <w:pPr>
        <w:rPr>
          <w:rFonts w:asciiTheme="minorHAnsi" w:hAnsiTheme="minorHAnsi" w:cstheme="minorHAnsi"/>
          <w:sz w:val="22"/>
          <w:szCs w:val="22"/>
        </w:rPr>
      </w:pPr>
    </w:p>
    <w:sectPr w:rsidR="00CB3897" w:rsidRPr="005358E5" w:rsidSect="004F1C6C">
      <w:headerReference w:type="default" r:id="rId9"/>
      <w:pgSz w:w="12240" w:h="15840"/>
      <w:pgMar w:top="907" w:right="1800" w:bottom="1166" w:left="1800" w:header="18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202FA" w14:textId="77777777" w:rsidR="009C7D94" w:rsidRDefault="009C7D94">
      <w:r>
        <w:separator/>
      </w:r>
    </w:p>
  </w:endnote>
  <w:endnote w:type="continuationSeparator" w:id="0">
    <w:p w14:paraId="4A9CD570" w14:textId="77777777" w:rsidR="009C7D94" w:rsidRDefault="009C7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altName w:val="Georgia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C3FEE" w14:textId="77777777" w:rsidR="009C7D94" w:rsidRDefault="009C7D94">
      <w:r>
        <w:separator/>
      </w:r>
    </w:p>
  </w:footnote>
  <w:footnote w:type="continuationSeparator" w:id="0">
    <w:p w14:paraId="6AAE92FD" w14:textId="77777777" w:rsidR="009C7D94" w:rsidRDefault="009C7D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F4C8E" w14:textId="77777777" w:rsidR="00CB3897" w:rsidRDefault="00CB3897" w:rsidP="00C4239E">
    <w:pPr>
      <w:pStyle w:val="ContactInfo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16A86"/>
    <w:multiLevelType w:val="hybridMultilevel"/>
    <w:tmpl w:val="DD78F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4354F"/>
    <w:multiLevelType w:val="hybridMultilevel"/>
    <w:tmpl w:val="C1C8B4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017856"/>
    <w:multiLevelType w:val="hybridMultilevel"/>
    <w:tmpl w:val="A9722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17486"/>
    <w:multiLevelType w:val="hybridMultilevel"/>
    <w:tmpl w:val="39BC6BC0"/>
    <w:lvl w:ilvl="0" w:tplc="04090001">
      <w:start w:val="1"/>
      <w:numFmt w:val="bullet"/>
      <w:lvlText w:val=""/>
      <w:lvlJc w:val="left"/>
      <w:pPr>
        <w:ind w:left="16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</w:abstractNum>
  <w:abstractNum w:abstractNumId="4" w15:restartNumberingAfterBreak="0">
    <w:nsid w:val="629244B1"/>
    <w:multiLevelType w:val="hybridMultilevel"/>
    <w:tmpl w:val="5C14E05E"/>
    <w:lvl w:ilvl="0" w:tplc="01325AD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6A637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6E12755D"/>
    <w:multiLevelType w:val="hybridMultilevel"/>
    <w:tmpl w:val="A90227F8"/>
    <w:lvl w:ilvl="0" w:tplc="040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7" w15:restartNumberingAfterBreak="0">
    <w:nsid w:val="76C06AD9"/>
    <w:multiLevelType w:val="hybridMultilevel"/>
    <w:tmpl w:val="BFBC0822"/>
    <w:lvl w:ilvl="0" w:tplc="915A9760">
      <w:start w:val="1"/>
      <w:numFmt w:val="bullet"/>
      <w:pStyle w:val="Responsibilities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1604A"/>
    <w:multiLevelType w:val="hybridMultilevel"/>
    <w:tmpl w:val="8CA2A5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8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attachedTemplate r:id="rId1"/>
  <w:stylePaneFormatFilter w:val="3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076D"/>
    <w:rsid w:val="00031BA2"/>
    <w:rsid w:val="00032E87"/>
    <w:rsid w:val="000C648C"/>
    <w:rsid w:val="001126D5"/>
    <w:rsid w:val="00174762"/>
    <w:rsid w:val="002127A7"/>
    <w:rsid w:val="00245D57"/>
    <w:rsid w:val="00277010"/>
    <w:rsid w:val="00292E7F"/>
    <w:rsid w:val="002A0E88"/>
    <w:rsid w:val="00306CC7"/>
    <w:rsid w:val="00393999"/>
    <w:rsid w:val="003A0164"/>
    <w:rsid w:val="004202BD"/>
    <w:rsid w:val="00482DF2"/>
    <w:rsid w:val="004C4C36"/>
    <w:rsid w:val="004F1C6C"/>
    <w:rsid w:val="00506130"/>
    <w:rsid w:val="00506DBB"/>
    <w:rsid w:val="005332D1"/>
    <w:rsid w:val="005358E5"/>
    <w:rsid w:val="00537930"/>
    <w:rsid w:val="005B412C"/>
    <w:rsid w:val="006018EE"/>
    <w:rsid w:val="006074F3"/>
    <w:rsid w:val="00624FAC"/>
    <w:rsid w:val="00661B0E"/>
    <w:rsid w:val="00667341"/>
    <w:rsid w:val="006B2439"/>
    <w:rsid w:val="006C5B75"/>
    <w:rsid w:val="0075471F"/>
    <w:rsid w:val="007800FC"/>
    <w:rsid w:val="00796BF9"/>
    <w:rsid w:val="007C51E8"/>
    <w:rsid w:val="0080345E"/>
    <w:rsid w:val="008137B3"/>
    <w:rsid w:val="008304FA"/>
    <w:rsid w:val="00837ADD"/>
    <w:rsid w:val="00850DE9"/>
    <w:rsid w:val="00852695"/>
    <w:rsid w:val="008C673C"/>
    <w:rsid w:val="008D076D"/>
    <w:rsid w:val="008D2765"/>
    <w:rsid w:val="008E4D1E"/>
    <w:rsid w:val="008F315A"/>
    <w:rsid w:val="008F3173"/>
    <w:rsid w:val="00912940"/>
    <w:rsid w:val="00912D31"/>
    <w:rsid w:val="009269F2"/>
    <w:rsid w:val="00937084"/>
    <w:rsid w:val="00963DCD"/>
    <w:rsid w:val="00975FED"/>
    <w:rsid w:val="009A2C29"/>
    <w:rsid w:val="009C7D94"/>
    <w:rsid w:val="009F2712"/>
    <w:rsid w:val="00A10311"/>
    <w:rsid w:val="00A35196"/>
    <w:rsid w:val="00AD0B2A"/>
    <w:rsid w:val="00B345FD"/>
    <w:rsid w:val="00BC37CA"/>
    <w:rsid w:val="00BD267B"/>
    <w:rsid w:val="00C4239E"/>
    <w:rsid w:val="00C464D6"/>
    <w:rsid w:val="00C61F5A"/>
    <w:rsid w:val="00C64790"/>
    <w:rsid w:val="00CB3897"/>
    <w:rsid w:val="00CE680D"/>
    <w:rsid w:val="00D158B2"/>
    <w:rsid w:val="00D3697F"/>
    <w:rsid w:val="00D41792"/>
    <w:rsid w:val="00D66362"/>
    <w:rsid w:val="00D84E99"/>
    <w:rsid w:val="00DC29C7"/>
    <w:rsid w:val="00DD4840"/>
    <w:rsid w:val="00E148CB"/>
    <w:rsid w:val="00E20C9E"/>
    <w:rsid w:val="00E2582E"/>
    <w:rsid w:val="00E35CFA"/>
    <w:rsid w:val="00E47895"/>
    <w:rsid w:val="00E86A68"/>
    <w:rsid w:val="00EB1EF6"/>
    <w:rsid w:val="00F04B0F"/>
    <w:rsid w:val="00F21D0B"/>
    <w:rsid w:val="00F253DE"/>
    <w:rsid w:val="00F71F83"/>
    <w:rsid w:val="00FB5F8B"/>
    <w:rsid w:val="00FF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F9AD7A"/>
  <w15:docId w15:val="{66896E47-02DB-4D45-A938-5BFD0A3D9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C6C"/>
  </w:style>
  <w:style w:type="paragraph" w:styleId="Heading1">
    <w:name w:val="heading 1"/>
    <w:aliases w:val="Professional Summary"/>
    <w:basedOn w:val="Normal"/>
    <w:next w:val="BodyText"/>
    <w:qFormat/>
    <w:rsid w:val="004F1C6C"/>
    <w:pPr>
      <w:shd w:val="pct15" w:color="auto" w:fill="auto"/>
      <w:spacing w:before="240" w:line="220" w:lineRule="atLeast"/>
      <w:outlineLvl w:val="0"/>
    </w:pPr>
    <w:rPr>
      <w:rFonts w:ascii="Tahoma" w:hAnsi="Tahoma"/>
      <w:b/>
      <w:spacing w:val="10"/>
      <w:sz w:val="24"/>
      <w:szCs w:val="24"/>
    </w:rPr>
  </w:style>
  <w:style w:type="paragraph" w:styleId="Heading2">
    <w:name w:val="heading 2"/>
    <w:aliases w:val="Job Title"/>
    <w:basedOn w:val="Normal"/>
    <w:next w:val="BodyText"/>
    <w:rsid w:val="004F1C6C"/>
    <w:pPr>
      <w:spacing w:after="60" w:line="220" w:lineRule="atLeast"/>
      <w:outlineLvl w:val="1"/>
    </w:pPr>
    <w:rPr>
      <w:rFonts w:ascii="Bookman Old Style" w:hAnsi="Bookman Old Style"/>
      <w:spacing w:val="10"/>
      <w:szCs w:val="22"/>
    </w:rPr>
  </w:style>
  <w:style w:type="paragraph" w:styleId="Heading3">
    <w:name w:val="heading 3"/>
    <w:basedOn w:val="Normal"/>
    <w:next w:val="Normal"/>
    <w:qFormat/>
    <w:rsid w:val="004F1C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F1C6C"/>
    <w:pPr>
      <w:tabs>
        <w:tab w:val="left" w:pos="2160"/>
        <w:tab w:val="right" w:pos="6480"/>
      </w:tabs>
      <w:spacing w:before="240" w:after="60" w:line="220" w:lineRule="atLeast"/>
      <w:jc w:val="center"/>
    </w:pPr>
    <w:rPr>
      <w:sz w:val="22"/>
      <w:szCs w:val="22"/>
    </w:rPr>
  </w:style>
  <w:style w:type="paragraph" w:styleId="Header">
    <w:name w:val="header"/>
    <w:basedOn w:val="Normal"/>
    <w:rsid w:val="004F1C6C"/>
    <w:pPr>
      <w:tabs>
        <w:tab w:val="center" w:pos="4320"/>
        <w:tab w:val="right" w:pos="8640"/>
      </w:tabs>
    </w:pPr>
  </w:style>
  <w:style w:type="paragraph" w:customStyle="1" w:styleId="YourName">
    <w:name w:val="Your Name"/>
    <w:basedOn w:val="Normal"/>
    <w:rsid w:val="004F1C6C"/>
    <w:pPr>
      <w:pBdr>
        <w:bottom w:val="single" w:sz="24" w:space="1" w:color="auto"/>
      </w:pBdr>
      <w:spacing w:before="200" w:after="40" w:line="220" w:lineRule="atLeast"/>
      <w:jc w:val="right"/>
    </w:pPr>
    <w:rPr>
      <w:rFonts w:ascii="Bookman Old Style" w:hAnsi="Bookman Old Style"/>
      <w:b/>
      <w:spacing w:val="10"/>
      <w:sz w:val="36"/>
      <w:szCs w:val="48"/>
    </w:rPr>
  </w:style>
  <w:style w:type="paragraph" w:customStyle="1" w:styleId="ProfessionalSummaryText">
    <w:name w:val="Professional Summary Text"/>
    <w:basedOn w:val="Normal"/>
    <w:rsid w:val="004F1C6C"/>
    <w:pPr>
      <w:tabs>
        <w:tab w:val="left" w:pos="2160"/>
        <w:tab w:val="right" w:pos="6480"/>
      </w:tabs>
      <w:spacing w:before="240" w:after="40" w:line="220" w:lineRule="atLeast"/>
    </w:pPr>
    <w:rPr>
      <w:rFonts w:ascii="Bookman Old Style" w:hAnsi="Bookman Old Style"/>
    </w:rPr>
  </w:style>
  <w:style w:type="paragraph" w:customStyle="1" w:styleId="Responsibilities">
    <w:name w:val="Responsibilities"/>
    <w:next w:val="Normal"/>
    <w:rsid w:val="004F1C6C"/>
    <w:pPr>
      <w:numPr>
        <w:numId w:val="3"/>
      </w:numPr>
      <w:spacing w:after="40"/>
    </w:pPr>
    <w:rPr>
      <w:rFonts w:ascii="Bookman Old Style" w:hAnsi="Bookman Old Style"/>
      <w:spacing w:val="-5"/>
    </w:rPr>
  </w:style>
  <w:style w:type="paragraph" w:customStyle="1" w:styleId="ContactInfo">
    <w:name w:val="Contact Info"/>
    <w:basedOn w:val="Normal"/>
    <w:rsid w:val="004F1C6C"/>
    <w:pPr>
      <w:spacing w:line="220" w:lineRule="atLeast"/>
      <w:jc w:val="right"/>
    </w:pPr>
    <w:rPr>
      <w:rFonts w:ascii="Bookman Old Style" w:hAnsi="Bookman Old Style"/>
      <w:sz w:val="18"/>
    </w:rPr>
  </w:style>
  <w:style w:type="paragraph" w:styleId="Footer">
    <w:name w:val="footer"/>
    <w:basedOn w:val="Normal"/>
    <w:rsid w:val="004F1C6C"/>
    <w:pPr>
      <w:tabs>
        <w:tab w:val="center" w:pos="4320"/>
        <w:tab w:val="right" w:pos="8640"/>
      </w:tabs>
    </w:pPr>
  </w:style>
  <w:style w:type="paragraph" w:styleId="BodyText3">
    <w:name w:val="Body Text 3"/>
    <w:aliases w:val="Dates"/>
    <w:basedOn w:val="BodyText"/>
    <w:rsid w:val="004F1C6C"/>
    <w:pPr>
      <w:spacing w:after="120"/>
      <w:jc w:val="right"/>
    </w:pPr>
    <w:rPr>
      <w:rFonts w:ascii="Bookman Old Style" w:hAnsi="Bookman Old Style"/>
      <w:sz w:val="20"/>
      <w:szCs w:val="16"/>
    </w:rPr>
  </w:style>
  <w:style w:type="paragraph" w:customStyle="1" w:styleId="YourNamePage2">
    <w:name w:val="Your Name Page 2"/>
    <w:basedOn w:val="YourName"/>
    <w:rsid w:val="004F1C6C"/>
    <w:pPr>
      <w:spacing w:before="60"/>
    </w:pPr>
    <w:rPr>
      <w:sz w:val="28"/>
      <w:szCs w:val="28"/>
    </w:rPr>
  </w:style>
  <w:style w:type="paragraph" w:styleId="BalloonText">
    <w:name w:val="Balloon Text"/>
    <w:basedOn w:val="Normal"/>
    <w:semiHidden/>
    <w:rsid w:val="004F1C6C"/>
    <w:rPr>
      <w:rFonts w:ascii="Tahoma" w:hAnsi="Tahoma" w:cs="Tahoma"/>
      <w:sz w:val="16"/>
      <w:szCs w:val="16"/>
    </w:rPr>
  </w:style>
  <w:style w:type="paragraph" w:customStyle="1" w:styleId="Organization">
    <w:name w:val="Organization"/>
    <w:basedOn w:val="ProfessionalSummaryText"/>
    <w:qFormat/>
    <w:rsid w:val="004F1C6C"/>
    <w:rPr>
      <w:b/>
    </w:rPr>
  </w:style>
  <w:style w:type="paragraph" w:customStyle="1" w:styleId="SectionHeader">
    <w:name w:val="Section Header"/>
    <w:basedOn w:val="Heading1"/>
    <w:qFormat/>
    <w:rsid w:val="004F1C6C"/>
    <w:pPr>
      <w:shd w:val="clear" w:color="auto" w:fill="D9D9D9"/>
      <w:tabs>
        <w:tab w:val="left" w:pos="3738"/>
      </w:tabs>
    </w:pPr>
    <w:rPr>
      <w:rFonts w:ascii="Bookman Old Style" w:hAnsi="Bookman Old Style"/>
    </w:rPr>
  </w:style>
  <w:style w:type="paragraph" w:customStyle="1" w:styleId="SubmitResume">
    <w:name w:val="Submit Resume"/>
    <w:basedOn w:val="Normal"/>
    <w:rsid w:val="004F1C6C"/>
    <w:pPr>
      <w:spacing w:before="100"/>
    </w:pPr>
    <w:rPr>
      <w:rFonts w:ascii="Calibri" w:hAnsi="Calibri" w:cs="MS Shell Dlg"/>
      <w:i/>
      <w:color w:val="333399"/>
      <w:sz w:val="16"/>
      <w:szCs w:val="15"/>
    </w:rPr>
  </w:style>
  <w:style w:type="character" w:styleId="Hyperlink">
    <w:name w:val="Hyperlink"/>
    <w:rsid w:val="004F1C6C"/>
    <w:rPr>
      <w:color w:val="0000FF"/>
      <w:u w:val="single"/>
    </w:rPr>
  </w:style>
  <w:style w:type="character" w:styleId="FollowedHyperlink">
    <w:name w:val="FollowedHyperlink"/>
    <w:rsid w:val="004F1C6C"/>
    <w:rPr>
      <w:color w:val="800080"/>
      <w:u w:val="single"/>
    </w:rPr>
  </w:style>
  <w:style w:type="paragraph" w:customStyle="1" w:styleId="DatesofEmployment">
    <w:name w:val="Dates of Employment"/>
    <w:basedOn w:val="Normal"/>
    <w:qFormat/>
    <w:rsid w:val="004F1C6C"/>
    <w:pPr>
      <w:jc w:val="right"/>
    </w:pPr>
    <w:rPr>
      <w:rFonts w:ascii="Bookman Old Style" w:hAnsi="Bookman Old Style"/>
    </w:rPr>
  </w:style>
  <w:style w:type="paragraph" w:customStyle="1" w:styleId="PositionTitle">
    <w:name w:val="Position Title"/>
    <w:basedOn w:val="Normal"/>
    <w:qFormat/>
    <w:rsid w:val="004F1C6C"/>
    <w:rPr>
      <w:rFonts w:ascii="Bookman Old Style" w:hAnsi="Bookman Old Style"/>
    </w:rPr>
  </w:style>
  <w:style w:type="paragraph" w:styleId="ListParagraph">
    <w:name w:val="List Paragraph"/>
    <w:basedOn w:val="Normal"/>
    <w:uiPriority w:val="34"/>
    <w:qFormat/>
    <w:rsid w:val="004F1C6C"/>
    <w:pPr>
      <w:ind w:left="720"/>
      <w:contextualSpacing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\AppData\Roaming\Microsoft\Templates\MN_ChronResumeNoBorde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nsterProperties xmlns:xsi="http://www.w3.org/2001/XMLSchema-instance" xmlns:xsd="http://www.w3.org/2001/XMLSchema" xmlns="http://schemas.monster.com/Monster/Seeker/WordResumeTemplates">
  <AtlasTagging>
    <ResumeUploadSuccessTag>monmon_EZSubmitFinalUpload_1</ResumeUploadSuccessTag>
  </AtlasTagging>
  <TemplateProperties>
    <TemplateGUID>CDC9D9D1-FB0A-491D-B6ED-ACDB1E7A021C</TemplateGUID>
    <TemplateBuildVersion>8</TemplateBuildVersion>
    <TemplateBuildDate>2010-06-15T11:59:49.8792817+02:00</TemplateBuildDate>
  </TemplateProperties>
</Monster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69E4551B-61F9-4FE0-8DBF-E6C860CF7070}">
  <ds:schemaRefs>
    <ds:schemaRef ds:uri="http://www.w3.org/2001/XMLSchema"/>
    <ds:schemaRef ds:uri="http://schemas.monster.com/Monster/Seeker/WordResumeTemplates"/>
  </ds:schemaRefs>
</ds:datastoreItem>
</file>

<file path=customXml/itemProps2.xml><?xml version="1.0" encoding="utf-8"?>
<ds:datastoreItem xmlns:ds="http://schemas.openxmlformats.org/officeDocument/2006/customXml" ds:itemID="{2CDC5E78-5245-498F-9102-B855AD84B5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MN_ChronResumeNoBorder</Template>
  <TotalTime>2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Johns Hopkins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</dc:creator>
  <cp:lastModifiedBy>Maya</cp:lastModifiedBy>
  <cp:revision>3</cp:revision>
  <cp:lastPrinted>2015-03-11T21:38:00Z</cp:lastPrinted>
  <dcterms:created xsi:type="dcterms:W3CDTF">2016-03-18T15:51:00Z</dcterms:created>
  <dcterms:modified xsi:type="dcterms:W3CDTF">2021-05-20T13:11:00Z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TC019533839991</vt:lpwstr>
  </property>
</Properties>
</file>